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E75C94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E75C94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E75C94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E75C94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8F08B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1.2.0.20-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r w:rsidR="000F28BF">
        <w:rPr>
          <w:rStyle w:val="a7"/>
        </w:rPr>
        <w:t xml:space="preserve"> </w:t>
      </w:r>
      <w:fldSimple w:instr=" DOCVARIABLE izm_date \* MERGEFORMAT ">
        <w:r w:rsidR="00E75C94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0F28BF">
        <w:t xml:space="preserve"> </w:t>
      </w:r>
      <w:fldSimple w:instr=" DOCVARIABLE rbtd_name \* MERGEFORMAT ">
        <w:r w:rsidR="008F08B2" w:rsidRPr="008F08B2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0F28BF">
        <w:t xml:space="preserve"> </w:t>
      </w:r>
      <w:fldSimple w:instr=" DOCVARIABLE rbtd_adr \* MERGEFORMAT ">
        <w:r w:rsidR="008F08B2" w:rsidRPr="008F08B2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8F08B2" w:rsidRPr="008F08B2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8F08B2" w:rsidRPr="008F08B2">
          <w:rPr>
            <w:u w:val="single"/>
          </w:rPr>
          <w:t xml:space="preserve"> 1.2.0.20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8F08B2" w:rsidRPr="008F08B2">
          <w:rPr>
            <w:rStyle w:val="aa"/>
          </w:rPr>
          <w:t xml:space="preserve"> Воспитатель (по обучению татарскому языку)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8F08B2" w:rsidRPr="008F08B2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8F08B2" w:rsidRPr="008F08B2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142C95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CB4538" w:rsidRDefault="005859B9" w:rsidP="00973EBC">
      <w:pPr>
        <w:pStyle w:val="a6"/>
        <w:jc w:val="both"/>
        <w:rPr>
          <w:b w:val="0"/>
          <w:i/>
          <w:sz w:val="24"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r w:rsidR="00A31F71" w:rsidRPr="00CA04FD">
          <w:rPr>
            <w:b w:val="0"/>
            <w:i/>
            <w:sz w:val="24"/>
          </w:rPr>
          <w:t xml:space="preserve"> планирует и организует жизнедеятельность детей и осуществляет их воспитание. </w:t>
        </w:r>
      </w:fldSimple>
      <w:r w:rsidR="00142C95" w:rsidRPr="00CA04FD">
        <w:rPr>
          <w:b w:val="0"/>
          <w:i/>
          <w:sz w:val="24"/>
        </w:rPr>
        <w:fldChar w:fldCharType="begin"/>
      </w:r>
      <w:r w:rsidR="00CB4538" w:rsidRPr="00CA04FD">
        <w:rPr>
          <w:b w:val="0"/>
          <w:i/>
          <w:sz w:val="24"/>
        </w:rPr>
        <w:instrText xml:space="preserve"> DOCVARIABLE operac \* MERGEFORMAT </w:instrText>
      </w:r>
      <w:r w:rsidR="00142C95" w:rsidRPr="00CA04FD">
        <w:rPr>
          <w:b w:val="0"/>
          <w:i/>
          <w:sz w:val="24"/>
        </w:rPr>
        <w:fldChar w:fldCharType="end"/>
      </w:r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18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973EBC" w:rsidRDefault="005859B9" w:rsidP="00BF498E">
      <w:r w:rsidRPr="00FC4076">
        <w:rPr>
          <w:rStyle w:val="a7"/>
        </w:rPr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A31F71" w:rsidRPr="00A31F71">
          <w:rPr>
            <w:bCs/>
          </w:rPr>
          <w:t>-</w:t>
        </w:r>
        <w:r w:rsidR="00A31F71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A31F71">
          <w:t xml:space="preserve"> 2 </w:t>
        </w:r>
      </w:fldSimple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75C94" w:rsidTr="00E75C9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E75C94" w:rsidRDefault="00E75C94" w:rsidP="00AA46ED">
            <w:pPr>
              <w:pStyle w:val="a8"/>
            </w:pPr>
            <w:r w:rsidRPr="00E75C94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E75C9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E75C94" w:rsidRDefault="00E75C94" w:rsidP="00AA46ED">
            <w:pPr>
              <w:pStyle w:val="a8"/>
            </w:pPr>
            <w:r w:rsidRPr="00E75C94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E75C9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E75C9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E75C9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E75C94" w:rsidRDefault="00E75C94" w:rsidP="00AA46ED">
            <w:pPr>
              <w:pStyle w:val="a8"/>
            </w:pPr>
            <w:r w:rsidRPr="00E75C94">
              <w:t>Колесников Д.А.</w:t>
            </w:r>
          </w:p>
        </w:tc>
      </w:tr>
      <w:tr w:rsidR="00AA46ED" w:rsidRPr="00E75C94" w:rsidTr="00E75C9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E75C94" w:rsidRDefault="00E75C94" w:rsidP="00AA46ED">
            <w:pPr>
              <w:pStyle w:val="a8"/>
              <w:rPr>
                <w:b/>
                <w:vertAlign w:val="superscript"/>
              </w:rPr>
            </w:pPr>
            <w:r w:rsidRPr="00E75C9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E75C9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E75C94" w:rsidRDefault="00E75C94" w:rsidP="00AA46ED">
            <w:pPr>
              <w:pStyle w:val="a8"/>
              <w:rPr>
                <w:b/>
                <w:vertAlign w:val="superscript"/>
              </w:rPr>
            </w:pPr>
            <w:r w:rsidRPr="00E75C9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E75C9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E75C94" w:rsidRDefault="00E75C94" w:rsidP="00AA46ED">
            <w:pPr>
              <w:pStyle w:val="a8"/>
              <w:rPr>
                <w:b/>
                <w:vertAlign w:val="superscript"/>
              </w:rPr>
            </w:pPr>
            <w:r w:rsidRPr="00E75C9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E75C9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E75C94" w:rsidRDefault="00E75C94" w:rsidP="00AA46ED">
            <w:pPr>
              <w:pStyle w:val="a8"/>
              <w:rPr>
                <w:b/>
                <w:vertAlign w:val="superscript"/>
              </w:rPr>
            </w:pPr>
            <w:r w:rsidRPr="00E75C94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8F08B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1.2.0.20-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42C9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42C95" w:rsidRPr="009E2A4C">
            <w:rPr>
              <w:rStyle w:val="ad"/>
              <w:sz w:val="20"/>
              <w:szCs w:val="20"/>
            </w:rPr>
            <w:fldChar w:fldCharType="separate"/>
          </w:r>
          <w:r w:rsidR="008F08B2">
            <w:rPr>
              <w:rStyle w:val="ad"/>
              <w:noProof/>
              <w:sz w:val="20"/>
              <w:szCs w:val="20"/>
            </w:rPr>
            <w:t>1</w:t>
          </w:r>
          <w:r w:rsidR="00142C9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8F08B2" w:rsidRPr="008F08B2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1FCF2A428791429D94D1998A257E044E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0- Н "/>
    <w:docVar w:name="num_form" w:val="2"/>
    <w:docVar w:name="oborud" w:val=" ноутбук ICL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91AE9274FD6D4AA39C6A384A2E0B199D"/>
    <w:docVar w:name="rm_id" w:val="16"/>
    <w:docVar w:name="rm_name" w:val=" Воспитатель (по обучению татарскому языку) "/>
    <w:docVar w:name="rm_number" w:val=" 1.2.0.20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360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D1F5B"/>
    <w:rsid w:val="000E1FAB"/>
    <w:rsid w:val="000F28BF"/>
    <w:rsid w:val="00110025"/>
    <w:rsid w:val="00120DDB"/>
    <w:rsid w:val="001429B1"/>
    <w:rsid w:val="00142C95"/>
    <w:rsid w:val="00142D8B"/>
    <w:rsid w:val="001607C8"/>
    <w:rsid w:val="001F4D8D"/>
    <w:rsid w:val="00234932"/>
    <w:rsid w:val="002E55C6"/>
    <w:rsid w:val="00305B2F"/>
    <w:rsid w:val="00367816"/>
    <w:rsid w:val="003876C3"/>
    <w:rsid w:val="003B3538"/>
    <w:rsid w:val="003C24DB"/>
    <w:rsid w:val="003C5D31"/>
    <w:rsid w:val="0040104A"/>
    <w:rsid w:val="00402CAC"/>
    <w:rsid w:val="00426B3D"/>
    <w:rsid w:val="00444410"/>
    <w:rsid w:val="00466A20"/>
    <w:rsid w:val="004A47AD"/>
    <w:rsid w:val="004C4DB2"/>
    <w:rsid w:val="004C6E55"/>
    <w:rsid w:val="004E57E6"/>
    <w:rsid w:val="0054039E"/>
    <w:rsid w:val="00563E94"/>
    <w:rsid w:val="00576095"/>
    <w:rsid w:val="005859B9"/>
    <w:rsid w:val="005A3A36"/>
    <w:rsid w:val="005B466C"/>
    <w:rsid w:val="005B7FE8"/>
    <w:rsid w:val="005C0A9A"/>
    <w:rsid w:val="005C3A6C"/>
    <w:rsid w:val="006168A6"/>
    <w:rsid w:val="00674E86"/>
    <w:rsid w:val="0069682B"/>
    <w:rsid w:val="006A7A4F"/>
    <w:rsid w:val="006B54C4"/>
    <w:rsid w:val="006C28B3"/>
    <w:rsid w:val="007049EB"/>
    <w:rsid w:val="00710271"/>
    <w:rsid w:val="00717C9F"/>
    <w:rsid w:val="00745D40"/>
    <w:rsid w:val="0076042D"/>
    <w:rsid w:val="00766B10"/>
    <w:rsid w:val="00794E17"/>
    <w:rsid w:val="007A1E4C"/>
    <w:rsid w:val="007A4C5E"/>
    <w:rsid w:val="007D1852"/>
    <w:rsid w:val="007D2CEA"/>
    <w:rsid w:val="00830E03"/>
    <w:rsid w:val="00883461"/>
    <w:rsid w:val="008A7629"/>
    <w:rsid w:val="008C739D"/>
    <w:rsid w:val="008D5F6D"/>
    <w:rsid w:val="008E68DE"/>
    <w:rsid w:val="008F08B2"/>
    <w:rsid w:val="008F5DC6"/>
    <w:rsid w:val="0090588D"/>
    <w:rsid w:val="0092778A"/>
    <w:rsid w:val="00967790"/>
    <w:rsid w:val="00973EBC"/>
    <w:rsid w:val="009D10B8"/>
    <w:rsid w:val="00A12349"/>
    <w:rsid w:val="00A31F71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116B"/>
    <w:rsid w:val="00C02721"/>
    <w:rsid w:val="00C3083C"/>
    <w:rsid w:val="00C46FBE"/>
    <w:rsid w:val="00CB4538"/>
    <w:rsid w:val="00CC12D6"/>
    <w:rsid w:val="00CE3307"/>
    <w:rsid w:val="00D74283"/>
    <w:rsid w:val="00D76DF8"/>
    <w:rsid w:val="00DB5302"/>
    <w:rsid w:val="00DD6B1F"/>
    <w:rsid w:val="00E124F4"/>
    <w:rsid w:val="00E36337"/>
    <w:rsid w:val="00E75C94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11</cp:revision>
  <dcterms:created xsi:type="dcterms:W3CDTF">2014-05-24T19:21:00Z</dcterms:created>
  <dcterms:modified xsi:type="dcterms:W3CDTF">2017-01-16T13:16:00Z</dcterms:modified>
</cp:coreProperties>
</file>